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D3" w:rsidRDefault="00160BD3" w:rsidP="003A421B"/>
    <w:p w:rsidR="00160BD3" w:rsidRDefault="00160BD3" w:rsidP="003A421B"/>
    <w:p w:rsidR="00160BD3" w:rsidRPr="00FC7B97" w:rsidRDefault="00160BD3" w:rsidP="00FC7B97">
      <w:pPr>
        <w:jc w:val="center"/>
        <w:rPr>
          <w:sz w:val="28"/>
          <w:szCs w:val="28"/>
        </w:rPr>
      </w:pPr>
      <w:r w:rsidRPr="00FC7B97">
        <w:rPr>
          <w:sz w:val="28"/>
          <w:szCs w:val="28"/>
        </w:rPr>
        <w:t>ОРИЕНТИРОВКА</w:t>
      </w:r>
    </w:p>
    <w:p w:rsidR="00160BD3" w:rsidRPr="00EA179D" w:rsidRDefault="00160BD3" w:rsidP="00FC7B97">
      <w:pPr>
        <w:ind w:right="-180"/>
        <w:rPr>
          <w:b/>
          <w:sz w:val="28"/>
          <w:szCs w:val="28"/>
        </w:rPr>
      </w:pPr>
      <w:r>
        <w:rPr>
          <w:b/>
          <w:sz w:val="28"/>
          <w:szCs w:val="28"/>
        </w:rPr>
        <w:t>Молодченков Максим Сергеевичч</w:t>
      </w:r>
    </w:p>
    <w:p w:rsidR="00160BD3" w:rsidRPr="001E4D00" w:rsidRDefault="00160BD3" w:rsidP="00FC7B97">
      <w:pPr>
        <w:rPr>
          <w:b/>
        </w:rPr>
      </w:pPr>
      <w:r w:rsidRPr="001E4D00">
        <w:rPr>
          <w:b/>
        </w:rPr>
        <w:t>ДАТА Р</w:t>
      </w:r>
      <w:r>
        <w:rPr>
          <w:b/>
        </w:rPr>
        <w:t>О</w:t>
      </w:r>
      <w:r w:rsidRPr="001E4D00">
        <w:rPr>
          <w:b/>
        </w:rPr>
        <w:t>ЖДЕНИЯ</w:t>
      </w:r>
      <w:r>
        <w:rPr>
          <w:b/>
        </w:rPr>
        <w:t>: 20.02.1999</w:t>
      </w:r>
      <w:r>
        <w:t xml:space="preserve"> г</w:t>
      </w:r>
      <w:r w:rsidRPr="00F17DF4">
        <w:t>.</w:t>
      </w:r>
    </w:p>
    <w:p w:rsidR="00160BD3" w:rsidRDefault="00160BD3" w:rsidP="00FC7B97">
      <w:pPr>
        <w:rPr>
          <w:b/>
        </w:rPr>
      </w:pPr>
      <w:r w:rsidRPr="001E4D00">
        <w:rPr>
          <w:b/>
        </w:rPr>
        <w:t>МЕСТО РОЖДЕНИ</w:t>
      </w:r>
      <w:r w:rsidRPr="00F92910">
        <w:rPr>
          <w:b/>
        </w:rPr>
        <w:t>Я:</w:t>
      </w:r>
      <w:r>
        <w:rPr>
          <w:b/>
        </w:rPr>
        <w:t xml:space="preserve">  </w:t>
      </w:r>
    </w:p>
    <w:p w:rsidR="00160BD3" w:rsidRPr="00F92910" w:rsidRDefault="00160BD3" w:rsidP="00FC7B97">
      <w:pPr>
        <w:rPr>
          <w:b/>
        </w:rPr>
      </w:pPr>
      <w:r>
        <w:rPr>
          <w:b/>
        </w:rPr>
        <w:t>Пгт. Пойковский</w:t>
      </w:r>
    </w:p>
    <w:p w:rsidR="00160BD3" w:rsidRDefault="00160BD3" w:rsidP="003A421B"/>
    <w:p w:rsidR="00160BD3" w:rsidRPr="00F92910" w:rsidRDefault="00160BD3" w:rsidP="003A421B">
      <w:pPr>
        <w:rPr>
          <w:b/>
        </w:rPr>
      </w:pPr>
      <w:r>
        <w:rPr>
          <w:b/>
        </w:rPr>
        <w:t>Совершил самовольный уход из КОУ «Специальная учебно-воспитательная             школа № 2»</w:t>
      </w:r>
    </w:p>
    <w:p w:rsidR="00160BD3" w:rsidRDefault="00160BD3" w:rsidP="003A421B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-9pt;margin-top:10.4pt;width:165.3pt;height:212.85pt;z-index:251658240;visibility:visible" wrapcoords="-98 -76 -98 21600 21698 21600 21698 -76 -98 -76" stroked="t" strokecolor="windowText">
            <v:imagedata r:id="rId4" o:title="" croptop="7963f" cropbottom="1610f" cropleft="8805f" cropright="16900f"/>
            <w10:wrap type="through"/>
          </v:shape>
        </w:pict>
      </w:r>
    </w:p>
    <w:p w:rsidR="00160BD3" w:rsidRDefault="00160BD3" w:rsidP="003A421B">
      <w:pPr>
        <w:rPr>
          <w:sz w:val="28"/>
          <w:szCs w:val="28"/>
        </w:rPr>
      </w:pPr>
    </w:p>
    <w:p w:rsidR="00160BD3" w:rsidRDefault="00160BD3" w:rsidP="003A421B">
      <w:pPr>
        <w:pStyle w:val="BodyText"/>
        <w:rPr>
          <w:lang w:val="ru-RU"/>
        </w:rPr>
      </w:pPr>
    </w:p>
    <w:p w:rsidR="00160BD3" w:rsidRDefault="00160BD3" w:rsidP="00FC7B97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8D3463">
        <w:rPr>
          <w:b/>
          <w:bCs/>
          <w:sz w:val="28"/>
          <w:szCs w:val="28"/>
        </w:rPr>
        <w:t>ПРИМЕТЫ</w:t>
      </w:r>
      <w:r>
        <w:rPr>
          <w:b/>
          <w:bCs/>
          <w:sz w:val="28"/>
          <w:szCs w:val="28"/>
        </w:rPr>
        <w:t>:</w:t>
      </w:r>
    </w:p>
    <w:p w:rsidR="00160BD3" w:rsidRDefault="00160BD3" w:rsidP="00FC7B97">
      <w:pPr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160BD3" w:rsidRPr="00FC7B97" w:rsidRDefault="00160BD3" w:rsidP="00FC7B97">
      <w:pPr>
        <w:tabs>
          <w:tab w:val="left" w:pos="0"/>
        </w:tabs>
        <w:jc w:val="both"/>
        <w:rPr>
          <w:b/>
          <w:bCs/>
          <w:sz w:val="28"/>
          <w:szCs w:val="28"/>
        </w:rPr>
      </w:pPr>
      <w:r w:rsidRPr="005420D8">
        <w:rPr>
          <w:sz w:val="28"/>
          <w:szCs w:val="28"/>
        </w:rPr>
        <w:t>Рос</w:t>
      </w:r>
      <w:r>
        <w:rPr>
          <w:sz w:val="28"/>
          <w:szCs w:val="28"/>
        </w:rPr>
        <w:t xml:space="preserve">т </w:t>
      </w:r>
      <w:smartTag w:uri="urn:schemas-microsoft-com:office:smarttags" w:element="metricconverter">
        <w:smartTagPr>
          <w:attr w:name="ProductID" w:val="176 см"/>
        </w:smartTagPr>
        <w:r>
          <w:rPr>
            <w:sz w:val="28"/>
            <w:szCs w:val="28"/>
          </w:rPr>
          <w:t xml:space="preserve">176 </w:t>
        </w:r>
        <w:r w:rsidRPr="005420D8">
          <w:rPr>
            <w:sz w:val="28"/>
            <w:szCs w:val="28"/>
          </w:rPr>
          <w:t>см</w:t>
        </w:r>
      </w:smartTag>
      <w:r w:rsidRPr="005420D8">
        <w:rPr>
          <w:sz w:val="28"/>
          <w:szCs w:val="28"/>
        </w:rPr>
        <w:t xml:space="preserve">., </w:t>
      </w:r>
      <w:r>
        <w:rPr>
          <w:sz w:val="28"/>
          <w:szCs w:val="28"/>
        </w:rPr>
        <w:t>среднее</w:t>
      </w:r>
      <w:r w:rsidRPr="005420D8">
        <w:rPr>
          <w:sz w:val="28"/>
          <w:szCs w:val="28"/>
        </w:rPr>
        <w:t xml:space="preserve"> телосложения; плечи горизонтальные; лицо по форме овальное,  лоб </w:t>
      </w:r>
      <w:r>
        <w:rPr>
          <w:sz w:val="28"/>
          <w:szCs w:val="28"/>
        </w:rPr>
        <w:t>высокий</w:t>
      </w:r>
      <w:r w:rsidRPr="005420D8">
        <w:rPr>
          <w:sz w:val="28"/>
          <w:szCs w:val="28"/>
        </w:rPr>
        <w:t xml:space="preserve">; брови </w:t>
      </w:r>
      <w:r>
        <w:rPr>
          <w:sz w:val="28"/>
          <w:szCs w:val="28"/>
        </w:rPr>
        <w:t>дугообразные</w:t>
      </w:r>
      <w:r w:rsidRPr="005420D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широкие </w:t>
      </w:r>
      <w:r w:rsidRPr="005420D8">
        <w:rPr>
          <w:sz w:val="28"/>
          <w:szCs w:val="28"/>
        </w:rPr>
        <w:t xml:space="preserve">низкие; глаза </w:t>
      </w:r>
      <w:r>
        <w:rPr>
          <w:sz w:val="28"/>
          <w:szCs w:val="28"/>
        </w:rPr>
        <w:t>карие</w:t>
      </w:r>
      <w:r w:rsidRPr="005420D8">
        <w:rPr>
          <w:sz w:val="28"/>
          <w:szCs w:val="28"/>
        </w:rPr>
        <w:t xml:space="preserve">; нос </w:t>
      </w:r>
      <w:r>
        <w:rPr>
          <w:sz w:val="28"/>
          <w:szCs w:val="28"/>
        </w:rPr>
        <w:t>средний</w:t>
      </w:r>
      <w:r w:rsidRPr="005420D8">
        <w:rPr>
          <w:sz w:val="28"/>
          <w:szCs w:val="28"/>
        </w:rPr>
        <w:t xml:space="preserve">, </w:t>
      </w:r>
      <w:r>
        <w:rPr>
          <w:sz w:val="28"/>
          <w:szCs w:val="28"/>
        </w:rPr>
        <w:t>прямой</w:t>
      </w:r>
      <w:r w:rsidRPr="005420D8">
        <w:rPr>
          <w:sz w:val="28"/>
          <w:szCs w:val="28"/>
        </w:rPr>
        <w:t xml:space="preserve">, основание носа горизонтальное; губы </w:t>
      </w:r>
      <w:r>
        <w:rPr>
          <w:sz w:val="28"/>
          <w:szCs w:val="28"/>
        </w:rPr>
        <w:t>узкие</w:t>
      </w:r>
      <w:r w:rsidRPr="005420D8">
        <w:rPr>
          <w:sz w:val="28"/>
          <w:szCs w:val="28"/>
        </w:rPr>
        <w:t xml:space="preserve">, </w:t>
      </w:r>
      <w:r>
        <w:rPr>
          <w:sz w:val="28"/>
          <w:szCs w:val="28"/>
        </w:rPr>
        <w:t>края губ опущены</w:t>
      </w:r>
      <w:r w:rsidRPr="005420D8">
        <w:rPr>
          <w:sz w:val="28"/>
          <w:szCs w:val="28"/>
        </w:rPr>
        <w:t xml:space="preserve">; подбородок </w:t>
      </w:r>
      <w:r>
        <w:rPr>
          <w:sz w:val="28"/>
          <w:szCs w:val="28"/>
        </w:rPr>
        <w:t>прямой с ямочкой</w:t>
      </w:r>
      <w:r w:rsidRPr="005420D8">
        <w:rPr>
          <w:sz w:val="28"/>
          <w:szCs w:val="28"/>
        </w:rPr>
        <w:t xml:space="preserve">, большой; уши по форме </w:t>
      </w:r>
      <w:r>
        <w:rPr>
          <w:sz w:val="28"/>
          <w:szCs w:val="28"/>
        </w:rPr>
        <w:t>овальные</w:t>
      </w:r>
      <w:r w:rsidRPr="005420D8">
        <w:rPr>
          <w:sz w:val="28"/>
          <w:szCs w:val="28"/>
        </w:rPr>
        <w:t>, оттопыреность</w:t>
      </w:r>
      <w:r>
        <w:rPr>
          <w:sz w:val="28"/>
          <w:szCs w:val="28"/>
        </w:rPr>
        <w:t xml:space="preserve"> ушей общая</w:t>
      </w:r>
      <w:r w:rsidRPr="005420D8">
        <w:rPr>
          <w:sz w:val="28"/>
          <w:szCs w:val="28"/>
        </w:rPr>
        <w:t xml:space="preserve">; волосы </w:t>
      </w:r>
      <w:r>
        <w:rPr>
          <w:sz w:val="28"/>
          <w:szCs w:val="28"/>
        </w:rPr>
        <w:t>светлые</w:t>
      </w:r>
      <w:r w:rsidRPr="005420D8">
        <w:rPr>
          <w:sz w:val="28"/>
          <w:szCs w:val="28"/>
        </w:rPr>
        <w:t>,</w:t>
      </w:r>
      <w:r>
        <w:rPr>
          <w:sz w:val="28"/>
          <w:szCs w:val="28"/>
        </w:rPr>
        <w:t xml:space="preserve"> прямые,</w:t>
      </w:r>
      <w:r w:rsidRPr="005420D8">
        <w:rPr>
          <w:sz w:val="28"/>
          <w:szCs w:val="28"/>
        </w:rPr>
        <w:t xml:space="preserve"> речь </w:t>
      </w:r>
      <w:r>
        <w:rPr>
          <w:sz w:val="28"/>
          <w:szCs w:val="28"/>
        </w:rPr>
        <w:t>не внятная.</w:t>
      </w:r>
    </w:p>
    <w:p w:rsidR="00160BD3" w:rsidRPr="004E6CFC" w:rsidRDefault="00160BD3" w:rsidP="003A421B">
      <w:pPr>
        <w:tabs>
          <w:tab w:val="left" w:pos="4140"/>
        </w:tabs>
        <w:rPr>
          <w:sz w:val="16"/>
          <w:szCs w:val="16"/>
        </w:rPr>
      </w:pPr>
    </w:p>
    <w:p w:rsidR="00160BD3" w:rsidRDefault="00160BD3" w:rsidP="003A421B"/>
    <w:p w:rsidR="00160BD3" w:rsidRDefault="00160BD3" w:rsidP="003A421B"/>
    <w:p w:rsidR="00160BD3" w:rsidRPr="001742F6" w:rsidRDefault="00160BD3" w:rsidP="003A421B">
      <w:pPr>
        <w:rPr>
          <w:b/>
        </w:rPr>
      </w:pPr>
      <w:r w:rsidRPr="001742F6">
        <w:rPr>
          <w:b/>
        </w:rPr>
        <w:t xml:space="preserve">при </w:t>
      </w:r>
      <w:r>
        <w:rPr>
          <w:b/>
        </w:rPr>
        <w:t>обнаружении</w:t>
      </w:r>
      <w:r w:rsidRPr="001742F6">
        <w:rPr>
          <w:b/>
        </w:rPr>
        <w:t xml:space="preserve"> сообщать:</w:t>
      </w:r>
    </w:p>
    <w:p w:rsidR="00160BD3" w:rsidRDefault="00160BD3" w:rsidP="003A421B">
      <w:r w:rsidRPr="001742F6">
        <w:t>в (83462)-</w:t>
      </w:r>
      <w:r>
        <w:t>77</w:t>
      </w:r>
      <w:r w:rsidRPr="001742F6">
        <w:t>-</w:t>
      </w:r>
      <w:r>
        <w:t>03</w:t>
      </w:r>
      <w:r w:rsidRPr="001742F6">
        <w:t>-</w:t>
      </w:r>
      <w:r>
        <w:t>02</w:t>
      </w:r>
      <w:r w:rsidRPr="001742F6">
        <w:t>; (83462)-</w:t>
      </w:r>
      <w:r>
        <w:t>77</w:t>
      </w:r>
      <w:r w:rsidRPr="001742F6">
        <w:t>-</w:t>
      </w:r>
      <w:r>
        <w:t>03</w:t>
      </w:r>
      <w:r w:rsidRPr="001742F6">
        <w:t>-</w:t>
      </w:r>
      <w:r>
        <w:t>17, 611790,604822</w:t>
      </w:r>
    </w:p>
    <w:p w:rsidR="00160BD3" w:rsidRDefault="00160BD3" w:rsidP="003A421B"/>
    <w:sectPr w:rsidR="00160BD3" w:rsidSect="00EB66D2">
      <w:pgSz w:w="11906" w:h="16838"/>
      <w:pgMar w:top="284" w:right="74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EF"/>
    <w:rsid w:val="000339A3"/>
    <w:rsid w:val="00071F05"/>
    <w:rsid w:val="000A7F04"/>
    <w:rsid w:val="000B199A"/>
    <w:rsid w:val="000F79C8"/>
    <w:rsid w:val="001039A4"/>
    <w:rsid w:val="001359FC"/>
    <w:rsid w:val="00160BD3"/>
    <w:rsid w:val="001742F6"/>
    <w:rsid w:val="001E4D00"/>
    <w:rsid w:val="00214E9B"/>
    <w:rsid w:val="00307777"/>
    <w:rsid w:val="00321917"/>
    <w:rsid w:val="003650D0"/>
    <w:rsid w:val="003763D0"/>
    <w:rsid w:val="003A421B"/>
    <w:rsid w:val="004148FA"/>
    <w:rsid w:val="004E6CFC"/>
    <w:rsid w:val="004F791A"/>
    <w:rsid w:val="005058E6"/>
    <w:rsid w:val="005420D8"/>
    <w:rsid w:val="00610FE6"/>
    <w:rsid w:val="006262C1"/>
    <w:rsid w:val="0066069B"/>
    <w:rsid w:val="006F68EF"/>
    <w:rsid w:val="00722977"/>
    <w:rsid w:val="0072313E"/>
    <w:rsid w:val="007B1677"/>
    <w:rsid w:val="007B53F9"/>
    <w:rsid w:val="0082310A"/>
    <w:rsid w:val="008D3463"/>
    <w:rsid w:val="008F76AC"/>
    <w:rsid w:val="009343E9"/>
    <w:rsid w:val="00964CC0"/>
    <w:rsid w:val="0098013B"/>
    <w:rsid w:val="009D4869"/>
    <w:rsid w:val="009E14FF"/>
    <w:rsid w:val="00A47C72"/>
    <w:rsid w:val="00A57265"/>
    <w:rsid w:val="00AC5295"/>
    <w:rsid w:val="00AD626B"/>
    <w:rsid w:val="00B04738"/>
    <w:rsid w:val="00B31DA6"/>
    <w:rsid w:val="00B72C14"/>
    <w:rsid w:val="00BD1D77"/>
    <w:rsid w:val="00C00194"/>
    <w:rsid w:val="00C30E98"/>
    <w:rsid w:val="00C920D3"/>
    <w:rsid w:val="00CA1900"/>
    <w:rsid w:val="00CB4747"/>
    <w:rsid w:val="00CD5258"/>
    <w:rsid w:val="00CE094F"/>
    <w:rsid w:val="00D2372C"/>
    <w:rsid w:val="00D831F3"/>
    <w:rsid w:val="00DA5FCA"/>
    <w:rsid w:val="00E02503"/>
    <w:rsid w:val="00E968FE"/>
    <w:rsid w:val="00EA045C"/>
    <w:rsid w:val="00EA179D"/>
    <w:rsid w:val="00EB66D2"/>
    <w:rsid w:val="00EF7677"/>
    <w:rsid w:val="00F17DF4"/>
    <w:rsid w:val="00F56E73"/>
    <w:rsid w:val="00F703E1"/>
    <w:rsid w:val="00F92910"/>
    <w:rsid w:val="00F95131"/>
    <w:rsid w:val="00FB7086"/>
    <w:rsid w:val="00FC261A"/>
    <w:rsid w:val="00FC7B97"/>
    <w:rsid w:val="00FD5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F68EF"/>
    <w:rPr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68EF"/>
    <w:rPr>
      <w:rFonts w:ascii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68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68E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63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97</Words>
  <Characters>554</Characters>
  <Application>Microsoft Office Outlook</Application>
  <DocSecurity>0</DocSecurity>
  <Lines>0</Lines>
  <Paragraphs>0</Paragraphs>
  <ScaleCrop>false</ScaleCrop>
  <Company>AUZsoft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ОРИЕНТИРОВКА</dc:title>
  <dc:subject/>
  <dc:creator>ОБ</dc:creator>
  <cp:keywords/>
  <dc:description/>
  <cp:lastModifiedBy>СМИ</cp:lastModifiedBy>
  <cp:revision>3</cp:revision>
  <cp:lastPrinted>2015-02-10T05:56:00Z</cp:lastPrinted>
  <dcterms:created xsi:type="dcterms:W3CDTF">2015-10-14T06:38:00Z</dcterms:created>
  <dcterms:modified xsi:type="dcterms:W3CDTF">2015-10-14T09:13:00Z</dcterms:modified>
</cp:coreProperties>
</file>